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AB" w:rsidRPr="00CA7C3D" w:rsidRDefault="004908A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908AB" w:rsidRPr="00CA7C3D" w:rsidRDefault="004908A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908AB" w:rsidRPr="00CA7C3D" w:rsidRDefault="004908A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908AB" w:rsidRPr="00CA7C3D" w:rsidRDefault="004908A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908AB" w:rsidRPr="00CA7C3D" w:rsidRDefault="004908A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08.12.2022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358</w:t>
      </w:r>
    </w:p>
    <w:p w:rsidR="004908AB" w:rsidRPr="00CA7C3D" w:rsidRDefault="004908A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908AB" w:rsidRPr="00CA7C3D" w:rsidRDefault="004908A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Ивайтенского сельского поселения Унечского муниципального района Брянской области</w:t>
      </w:r>
    </w:p>
    <w:p w:rsidR="004908AB" w:rsidRPr="00CA7C3D" w:rsidRDefault="004908A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908AB" w:rsidRPr="00FC5F2F" w:rsidRDefault="004908A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</w:t>
      </w:r>
      <w:r>
        <w:t xml:space="preserve"> Ивайтенского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908AB" w:rsidRDefault="004908A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908AB" w:rsidRPr="00336C1F" w:rsidRDefault="004908A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908AB" w:rsidRPr="00F13FF3" w:rsidRDefault="004908A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908AB" w:rsidRPr="00F13FF3" w:rsidRDefault="004908A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127 089</w:t>
      </w:r>
      <w:r w:rsidRPr="00F13FF3">
        <w:rPr>
          <w:lang w:eastAsia="ru-RU"/>
        </w:rPr>
        <w:t>кв.м;</w:t>
      </w:r>
    </w:p>
    <w:p w:rsidR="004908AB" w:rsidRPr="00F13FF3" w:rsidRDefault="004908A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F13FF3">
        <w:rPr>
          <w:lang w:eastAsia="ru-RU"/>
        </w:rPr>
        <w:t xml:space="preserve"> сельское поселение;</w:t>
      </w:r>
    </w:p>
    <w:p w:rsidR="004908AB" w:rsidRPr="00250EE0" w:rsidRDefault="004908AB" w:rsidP="00CB660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>
        <w:rPr>
          <w:lang w:eastAsia="ru-RU"/>
        </w:rPr>
        <w:t xml:space="preserve"> </w:t>
      </w:r>
      <w:r w:rsidRPr="00250EE0">
        <w:rPr>
          <w:lang w:eastAsia="ru-RU"/>
        </w:rPr>
        <w:t xml:space="preserve">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4908AB" w:rsidRPr="00F13FF3" w:rsidRDefault="004908AB" w:rsidP="0007039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908AB" w:rsidRPr="00F13FF3" w:rsidRDefault="004908A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F13FF3">
        <w:rPr>
          <w:lang w:eastAsia="ru-RU"/>
        </w:rPr>
        <w:t>1  настоящего постановления, в соответствии с действующим законодательством.</w:t>
      </w:r>
    </w:p>
    <w:p w:rsidR="004908AB" w:rsidRPr="00F13FF3" w:rsidRDefault="004908A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</w:t>
      </w:r>
      <w:r>
        <w:rPr>
          <w:lang w:eastAsia="ru-RU"/>
        </w:rPr>
        <w:t>ного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908AB" w:rsidRDefault="004908AB" w:rsidP="00095619">
      <w:pPr>
        <w:spacing w:line="240" w:lineRule="auto"/>
        <w:jc w:val="both"/>
        <w:rPr>
          <w:lang w:eastAsia="ru-RU"/>
        </w:rPr>
      </w:pPr>
    </w:p>
    <w:p w:rsidR="004908AB" w:rsidRDefault="004908AB" w:rsidP="00095619">
      <w:pPr>
        <w:spacing w:line="240" w:lineRule="auto"/>
        <w:jc w:val="both"/>
        <w:rPr>
          <w:lang w:eastAsia="ru-RU"/>
        </w:rPr>
      </w:pPr>
    </w:p>
    <w:p w:rsidR="004908AB" w:rsidRPr="0050051F" w:rsidRDefault="004908A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908AB" w:rsidRPr="0050051F" w:rsidRDefault="004908A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908AB" w:rsidRPr="0050051F" w:rsidRDefault="004908A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908AB" w:rsidRDefault="004908A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908AB" w:rsidRDefault="004908AB" w:rsidP="00095619">
      <w:pPr>
        <w:spacing w:line="240" w:lineRule="auto"/>
        <w:jc w:val="both"/>
        <w:rPr>
          <w:lang w:eastAsia="ru-RU"/>
        </w:rPr>
      </w:pPr>
    </w:p>
    <w:p w:rsidR="004908AB" w:rsidRDefault="004908AB" w:rsidP="00095619">
      <w:pPr>
        <w:spacing w:line="240" w:lineRule="auto"/>
        <w:rPr>
          <w:lang w:eastAsia="ru-RU"/>
        </w:rPr>
      </w:pPr>
    </w:p>
    <w:p w:rsidR="004908AB" w:rsidRPr="0050051F" w:rsidRDefault="004908AB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А.М. Кусков</w:t>
      </w:r>
    </w:p>
    <w:p w:rsidR="004908AB" w:rsidRPr="0050051F" w:rsidRDefault="004908AB" w:rsidP="00095619">
      <w:pPr>
        <w:spacing w:line="240" w:lineRule="auto"/>
        <w:rPr>
          <w:lang w:eastAsia="ru-RU"/>
        </w:rPr>
      </w:pPr>
    </w:p>
    <w:p w:rsidR="004908AB" w:rsidRPr="0050051F" w:rsidRDefault="004908AB" w:rsidP="00095619">
      <w:pPr>
        <w:spacing w:line="240" w:lineRule="auto"/>
        <w:rPr>
          <w:lang w:eastAsia="ru-RU"/>
        </w:rPr>
      </w:pPr>
    </w:p>
    <w:p w:rsidR="004908AB" w:rsidRPr="00060422" w:rsidRDefault="004908AB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908AB" w:rsidRPr="00336C1F" w:rsidRDefault="004908A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908AB" w:rsidRPr="00336C1F" w:rsidSect="00812BA3">
      <w:pgSz w:w="11906" w:h="16838" w:code="9"/>
      <w:pgMar w:top="851" w:right="567" w:bottom="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8AB" w:rsidRDefault="004908AB" w:rsidP="006F0F01">
      <w:pPr>
        <w:spacing w:line="240" w:lineRule="auto"/>
      </w:pPr>
      <w:r>
        <w:separator/>
      </w:r>
    </w:p>
  </w:endnote>
  <w:endnote w:type="continuationSeparator" w:id="1">
    <w:p w:rsidR="004908AB" w:rsidRDefault="004908A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8AB" w:rsidRDefault="004908AB" w:rsidP="006F0F01">
      <w:pPr>
        <w:spacing w:line="240" w:lineRule="auto"/>
      </w:pPr>
      <w:r>
        <w:separator/>
      </w:r>
    </w:p>
  </w:footnote>
  <w:footnote w:type="continuationSeparator" w:id="1">
    <w:p w:rsidR="004908AB" w:rsidRDefault="004908A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0399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B5F44"/>
    <w:rsid w:val="00336C1F"/>
    <w:rsid w:val="00370C22"/>
    <w:rsid w:val="00372606"/>
    <w:rsid w:val="00453CB3"/>
    <w:rsid w:val="00480486"/>
    <w:rsid w:val="00484E3B"/>
    <w:rsid w:val="004908A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A2F74"/>
    <w:rsid w:val="006B355E"/>
    <w:rsid w:val="006B5B5F"/>
    <w:rsid w:val="006D1CA3"/>
    <w:rsid w:val="006E430A"/>
    <w:rsid w:val="006E6110"/>
    <w:rsid w:val="006F0F01"/>
    <w:rsid w:val="006F3730"/>
    <w:rsid w:val="00764993"/>
    <w:rsid w:val="007D0FA1"/>
    <w:rsid w:val="00812BA3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86B73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3DA8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CB6606"/>
    <w:rsid w:val="00D07175"/>
    <w:rsid w:val="00D14F7C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F74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40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474</Words>
  <Characters>2703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32</cp:revision>
  <cp:lastPrinted>2022-12-08T14:42:00Z</cp:lastPrinted>
  <dcterms:created xsi:type="dcterms:W3CDTF">2021-06-24T09:26:00Z</dcterms:created>
  <dcterms:modified xsi:type="dcterms:W3CDTF">2022-12-12T16:16:00Z</dcterms:modified>
</cp:coreProperties>
</file>